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594" w:rsidRPr="00A43333" w:rsidRDefault="00943594" w:rsidP="00943594">
      <w:pPr>
        <w:bidi/>
        <w:jc w:val="center"/>
        <w:rPr>
          <w:rFonts w:cs="B Titr"/>
          <w:sz w:val="22"/>
          <w:szCs w:val="22"/>
          <w:rtl/>
        </w:rPr>
      </w:pPr>
      <w:r w:rsidRPr="00A43333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5E205B" w:rsidRPr="00A43333" w:rsidRDefault="00943594" w:rsidP="00331149">
      <w:pPr>
        <w:pStyle w:val="Title"/>
        <w:ind w:left="-340" w:right="-340"/>
        <w:rPr>
          <w:rFonts w:cs="B Titr"/>
          <w:i w:val="0"/>
          <w:iCs w:val="0"/>
          <w:sz w:val="22"/>
          <w:szCs w:val="22"/>
          <w:u w:val="none"/>
          <w:rtl/>
          <w:lang w:bidi="fa-IR"/>
        </w:rPr>
      </w:pP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>مرکز آموزشي درماني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 کودکان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حضرت علي اصغر </w:t>
      </w:r>
      <w:r w:rsidRPr="00BA49F4">
        <w:rPr>
          <w:rFonts w:cs="B Titr" w:hint="cs"/>
          <w:i w:val="0"/>
          <w:iCs w:val="0"/>
          <w:sz w:val="22"/>
          <w:szCs w:val="22"/>
          <w:u w:val="none"/>
          <w:vertAlign w:val="superscript"/>
          <w:rtl/>
        </w:rPr>
        <w:t>(ع)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  <w:t xml:space="preserve"> دانشگاه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>علوم پزشكي و خدمات بهداشتي درماني ایران در سال</w:t>
      </w:r>
      <w:r w:rsidR="00331149">
        <w:rPr>
          <w:rFonts w:cs="B Titr" w:hint="cs"/>
          <w:i w:val="0"/>
          <w:iCs w:val="0"/>
          <w:sz w:val="22"/>
          <w:szCs w:val="22"/>
          <w:u w:val="none"/>
          <w:rtl/>
        </w:rPr>
        <w:t>1403</w:t>
      </w:r>
      <w:r w:rsidR="00D20B58">
        <w:rPr>
          <w:rFonts w:cs="B Titr" w:hint="cs"/>
          <w:i w:val="0"/>
          <w:iCs w:val="0"/>
          <w:sz w:val="22"/>
          <w:szCs w:val="22"/>
          <w:u w:val="none"/>
          <w:rtl/>
        </w:rPr>
        <w:t>-</w:t>
      </w:r>
      <w:r w:rsidR="00331149"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  <w:t>1402</w:t>
      </w:r>
    </w:p>
    <w:p w:rsidR="00943594" w:rsidRPr="00414CB5" w:rsidRDefault="00943594" w:rsidP="00943594">
      <w:pPr>
        <w:pStyle w:val="Title"/>
        <w:jc w:val="left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414CB5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شركت طرف قرارداد مي‌بايست حركت سرويس‌هاي اياب و ذهاب كاركنان را از مبداء مسيرهاي تعيين شده طوري تنظيم نمايد كه كاركنان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  <w:lang w:bidi="fa-IR"/>
        </w:rPr>
        <w:t>داخل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color w:val="C00000"/>
          <w:u w:val="none"/>
          <w:rtl/>
        </w:rPr>
        <w:t>بين</w:t>
      </w:r>
      <w:r w:rsidR="003A6C43" w:rsidRPr="00DE4022">
        <w:rPr>
          <w:rFonts w:cs="B Nazanin" w:hint="cs"/>
          <w:b/>
          <w:bCs/>
          <w:i w:val="0"/>
          <w:iCs w:val="0"/>
          <w:spacing w:val="-8"/>
          <w:u w:val="none"/>
          <w:rtl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6:45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لغايت 7 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خارج از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7 الی 7:15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صبح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در محل كار حضور داشته باشند. ضمناً ساعت برگشت سرويس‌ها</w:t>
      </w:r>
      <w:r w:rsidR="00FB5CB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</w:t>
      </w:r>
      <w:r w:rsidR="0078200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مركز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</w:t>
      </w:r>
      <w:r w:rsidR="00782007"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  <w:t>: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14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</w:t>
      </w:r>
      <w:bookmarkStart w:id="0" w:name="_GoBack"/>
      <w:bookmarkEnd w:id="0"/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نه اعتراضي ندارد.</w:t>
      </w:r>
    </w:p>
    <w:p w:rsidR="00DE4022" w:rsidRPr="00DE4022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2-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خودروهاي</w:t>
      </w:r>
      <w:r w:rsidR="005E205B" w:rsidRPr="00DE4022">
        <w:rPr>
          <w:rFonts w:cs="B Nazanin" w:hint="cs"/>
          <w:b/>
          <w:bCs/>
          <w:color w:val="C00000"/>
          <w:sz w:val="24"/>
          <w:szCs w:val="24"/>
          <w:u w:val="none"/>
          <w:rtl/>
        </w:rPr>
        <w:t xml:space="preserve"> </w:t>
      </w:r>
      <w:r w:rsidR="00093BF7" w:rsidRPr="00DE4022">
        <w:rPr>
          <w:rFonts w:cs="B Nazanin" w:hint="cs"/>
          <w:b/>
          <w:bCs/>
          <w:color w:val="C00000"/>
          <w:u w:val="none"/>
          <w:rtl/>
        </w:rPr>
        <w:t>موضوع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قرارداد مي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بايست درم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يرهاي تعيين شده تردد نموده و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  <w:lang w:bidi="fa-IR"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از سواركردن افراد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غير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كاركنان </w:t>
      </w:r>
      <w:r w:rsidR="005E205B" w:rsidRPr="00DE4022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خودداري نمايند</w:t>
      </w:r>
      <w:r w:rsidR="00EF1E81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نصب تابلوهاي تعيي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 مسير سرويس‌ه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 </w:t>
      </w:r>
      <w:r w:rsidR="00093BF7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 جلو شيشه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الزامي است .</w:t>
      </w:r>
    </w:p>
    <w:p w:rsidR="005E205B" w:rsidRPr="00414CB5" w:rsidRDefault="00C94EA2" w:rsidP="004B1951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مسير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موظف است موقع سواركردن سرنشينان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سرويس افراد را كنترل</w:t>
      </w:r>
      <w:r w:rsidR="00C65765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AC5BED" w:rsidRPr="00AC5BED" w:rsidRDefault="00A43333" w:rsidP="00AC5BED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414CB5" w:rsidRDefault="005E205B" w:rsidP="00CD5259">
      <w:pPr>
        <w:pStyle w:val="Title"/>
        <w:tabs>
          <w:tab w:val="num" w:pos="595"/>
        </w:tabs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الف</w:t>
      </w:r>
      <w:r w:rsidR="00CA31B4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: كليه خودروها مي‌بايست واجد شرايط و استانداردهاي مندرج در ماده </w:t>
      </w:r>
      <w:r w:rsidRPr="00A4333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3A180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مینی بوس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86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و كولردار </w:t>
      </w:r>
      <w:r w:rsidR="003965D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از نوع اویکو- بنز-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هیوندای - ایسوزو</w:t>
      </w:r>
      <w:r w:rsidR="00CB65B9" w:rsidRPr="00CB65B9"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  <w:t xml:space="preserve">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مدل ون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88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 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كولردار 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</w:t>
      </w:r>
      <w:r w:rsidR="00A220E3" w:rsidRPr="00A433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مناسب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باشد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و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ها ب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softHyphen/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‌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باشد</w:t>
      </w:r>
      <w:r w:rsidR="004A14E2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در صورت رد </w:t>
      </w:r>
      <w:r w:rsidR="00213EEF" w:rsidRPr="00CB65B9">
        <w:rPr>
          <w:rFonts w:cs="B Nazanin" w:hint="cs"/>
          <w:b/>
          <w:bCs/>
          <w:color w:val="C00000"/>
          <w:u w:val="none"/>
          <w:rtl/>
        </w:rPr>
        <w:t>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عدم تأييد هر يك از خودروها پيمانكار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بلافاصله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موظف به تعویض آن خودرو بوده 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>حق هيچگونه اعتراضي ندارد</w:t>
      </w:r>
      <w:r w:rsidR="00F91D4E" w:rsidRPr="00CB65B9">
        <w:rPr>
          <w:rFonts w:cs="B Nazanin" w:hint="cs"/>
          <w:b/>
          <w:bCs/>
          <w:color w:val="C00000"/>
          <w:u w:val="none"/>
          <w:rtl/>
        </w:rPr>
        <w:t>)</w:t>
      </w:r>
      <w:r w:rsidR="00097AE5" w:rsidRPr="00CB65B9">
        <w:rPr>
          <w:rFonts w:cs="B Nazanin" w:hint="cs"/>
          <w:b/>
          <w:bCs/>
          <w:color w:val="C00000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شكل ظاهري سرويس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101A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صورت تصادفي، بتونه شده و غيرمعمولي نباشد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شيشه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هاي خودروها كاملاً سالم و تميز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ظاهرسرويس‌ها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هميشه تميز و داخل آنها نيز ب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طور مرتب نظافت شود 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و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سيستم گرمايش زمستاني خودروها سالم وكاملاً قابل استفاده باشد و تحت </w:t>
      </w:r>
      <w:r w:rsidR="008E25A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هيچ ش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استفاده نشود .</w:t>
      </w:r>
    </w:p>
    <w:p w:rsidR="00AC5BED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ز</w:t>
      </w:r>
      <w:r w:rsidR="00683D1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AC5BED" w:rsidRPr="00AC5BED" w:rsidRDefault="003965D2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ح: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کلیه خودروها لزوماً باید مجهز به تجهیزات ایمنی از قبیل زنجیر چرخ، کپسول آتش نشانی و .... باشن</w:t>
      </w: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د.</w:t>
      </w:r>
    </w:p>
    <w:p w:rsidR="00683D1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داراي كارت بيمه شخص ثالث و ديه و سرنشين</w:t>
      </w:r>
      <w:r w:rsidR="00F1078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 حداکثر تعهدات مالی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ی</w:t>
      </w:r>
      <w:r w:rsidR="00793464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79346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نماينده پيمانكار بايد هر روز طبق ساعات درخواستي كارفرمادردانشگاه حضور داشته باشد.</w:t>
      </w:r>
    </w:p>
    <w:p w:rsidR="00AC5BE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نسبت به سلامت جسمی راننده و عدم اعتیاد وی به مواد مخدر و ... اطمینان حاصل گردد و همچنین رانندگان </w:t>
      </w:r>
      <w:r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می بایست دارای گواهی عدم سوء پیشینه و عدم اعتیاد باشند.</w:t>
      </w:r>
    </w:p>
    <w:p w:rsidR="005E205B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چنانچه به هرعلتي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مبدا حركت حاض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Pr="00414CB5" w:rsidRDefault="00793464" w:rsidP="004B1951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4 كارفرما مجاز مي باشد به ازاي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 xml:space="preserve">هر مورد گزارش ، به ميزان مبلغ يك نيمراه از حق الزحمه دريافتي كسر نموده و تامين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>كرايه پرداختي سرنشينان سرويس مذكور نيز بعهده پيمانكار خواهد بود .</w:t>
      </w:r>
    </w:p>
    <w:p w:rsidR="00436165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5-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6-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حد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اقل سن رانندگان 23 و حداکثر 65 سال باشد 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  <w:r w:rsid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</w:p>
    <w:p w:rsidR="00975877" w:rsidRPr="00163A31" w:rsidRDefault="00A43333" w:rsidP="00A43333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>
        <w:rPr>
          <w:rFonts w:cs="B Nazanin" w:hint="cs"/>
          <w:i/>
          <w:iCs/>
          <w:szCs w:val="24"/>
          <w:rtl/>
        </w:rPr>
        <w:t>8-</w:t>
      </w:r>
      <w:r w:rsidR="00975877" w:rsidRPr="00975877">
        <w:rPr>
          <w:rFonts w:cs="B Nazanin" w:hint="cs"/>
          <w:i/>
          <w:iCs/>
          <w:szCs w:val="24"/>
          <w:rtl/>
        </w:rPr>
        <w:t xml:space="preserve">پیمانکار موظف است </w:t>
      </w:r>
      <w:r w:rsidR="00975877" w:rsidRPr="00975877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 مناسب تشخيص داده شده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4D1064" w:rsidRPr="00DE4022">
        <w:rPr>
          <w:rFonts w:cs="B Nazanin" w:hint="cs"/>
          <w:b/>
          <w:bCs/>
          <w:color w:val="C00000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ساعت نسبت به تعويض آنها اقدام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ارائه فهرست اسامي رانندگان و مشخصات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414CB5" w:rsidRDefault="00A43333" w:rsidP="00DF7DA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بصورت جداگانه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جهت پاسخگوئي به موارد مربوط به سرويسها تعيين و</w:t>
      </w:r>
      <w:r w:rsidR="005B7D8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كتباً به كارفرما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يان</w:t>
      </w:r>
      <w:r w:rsidR="00C657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معرفي نمايند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>6:30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لغايت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8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ساعت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13:30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الي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14:30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مرکز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سازمان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 xml:space="preserve">در غیر اینصورت بابت هرروز غیبت نماینده پیمانکارمبلغ </w:t>
      </w:r>
      <w:r w:rsidR="00DF7DAD">
        <w:rPr>
          <w:rFonts w:cs="B Nazanin" w:hint="cs"/>
          <w:b/>
          <w:bCs/>
          <w:color w:val="C00000"/>
          <w:u w:val="none"/>
          <w:rtl/>
        </w:rPr>
        <w:t>000/000/2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>ریال از صورتحساب ارسالی پیمانکار بابت جریمه کسر خواهد شد.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highlight w:val="red"/>
          <w:u w:val="none"/>
          <w:rtl/>
        </w:rPr>
        <w:t xml:space="preserve"> 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</w:t>
      </w:r>
      <w:r w:rsidR="005266E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تواند با رعايت مقررات ضمن هماهنگي با پيمانكار برحسب نياز نسبت به جابجائي </w:t>
      </w:r>
      <w:r w:rsidR="004F263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ون ها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ميني‌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16FA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تعيين و تغيير مسير و ساعت حركت سرويس</w:t>
      </w:r>
      <w:r w:rsidR="00414C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ها بعهده كارفرما بوده و پيمانكار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يك ازخودروها ك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</w:t>
      </w:r>
      <w:r w:rsidR="003F0292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قرار دهد تا ساعت ورود و خروج سرويسها توسط </w:t>
      </w:r>
      <w:r w:rsidR="00F41B21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پیمانکار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بط 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آخر هر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کارفرما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 حق السعي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كارمزد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دستمزد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خسارات اخراج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سنوات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پاداش آخر سال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عائله مندي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اياب و ذهاب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اضافه كار و غيره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مكلف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شروع قرارداد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C94EA2" w:rsidP="004B1951">
      <w:pPr>
        <w:pStyle w:val="Title"/>
        <w:jc w:val="lowKashida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8E25A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</w:t>
      </w:r>
      <w:r w:rsidR="00683D1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 كارفرما در زمان پايان قرارداد ، تا زمان</w:t>
      </w:r>
      <w:r w:rsidR="00C6659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انعقاد قرارداد با پيمانكار جديد 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اثر قصور و يا تقصير و سهل‌انگاري رانندگان پيمانكار صورت پذيرد با پيمانكار است و ميزان و مبلغ خسارت توسط كارشناسي كه كارفرما تعيين مي‌نمايد مشخص مي‌گردد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color w:val="C00000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C77BAC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دو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يك نيمراه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D1064" w:rsidRPr="001C1174">
        <w:rPr>
          <w:rFonts w:cs="B Nazanin" w:hint="cs"/>
          <w:b/>
          <w:bCs/>
          <w:color w:val="C00000"/>
          <w:rtl/>
        </w:rPr>
        <w:t>(لازم به ذكر است حداكثر زمان تأخير مجاز براي هر سرويس 10 دقيقه مي باشد )</w:t>
      </w:r>
    </w:p>
    <w:p w:rsidR="00975877" w:rsidRPr="000C12EE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مدت قرارداد بطوركلي يا جزئي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مطابق با جدول جرائم پیوست، جریمه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 از مطالبات برنده مناقصه كسر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 صورت تغيير ساعات و ايام كار و يا تغيير در مسيرهاي مربوطه و يا حذف م</w:t>
      </w:r>
      <w:r w:rsidR="00633BC8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سير يا مسيرها پيمانكار موظف است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بص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 هيچگونه تعهدي براي ارائه معرفي نامه و مكاتبات به مراجع ذيصلاح را نداشته ودر اين ارتباط صرفاٌ قرارداد في</w:t>
      </w:r>
      <w:r w:rsidR="00080D1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</w:t>
      </w: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گونه وجهي از اين بابت علاوه بر مبلغ قرارداد پرداخت نخواهد نمود .</w:t>
      </w:r>
    </w:p>
    <w:p w:rsidR="00DB2AB6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21-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كارفرما مي تواند تا 25درصد </w:t>
      </w:r>
      <w:r w:rsidR="00C250A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خط سيرهاي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اعلام شده را در طول مدت قرارداداصلاح نموده وپيمانكار ملزم به رعايت آن مي باشد.</w:t>
      </w:r>
    </w:p>
    <w:p w:rsidR="00FB2829" w:rsidRPr="00FB2829" w:rsidRDefault="00FB2829" w:rsidP="00FB2829">
      <w:pPr>
        <w:pStyle w:val="Title"/>
        <w:tabs>
          <w:tab w:val="left" w:pos="4252"/>
          <w:tab w:val="left" w:pos="7654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FB28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22- هرگونه پرداخت به پيمانكار منوط به ارائه گزارش و چك ليست ناظر قرارداد نماينده كارفرما مي باشد .</w:t>
      </w:r>
    </w:p>
    <w:p w:rsidR="00FB2829" w:rsidRPr="00414CB5" w:rsidRDefault="00FB2829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</w:p>
    <w:p w:rsidR="009976C6" w:rsidRDefault="009976C6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43594" w:rsidSect="00762C0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701" w:right="1134" w:bottom="851" w:left="1134" w:header="567" w:footer="206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A9E" w:rsidRDefault="00F43A9E" w:rsidP="00E1460D">
      <w:r>
        <w:separator/>
      </w:r>
    </w:p>
  </w:endnote>
  <w:endnote w:type="continuationSeparator" w:id="0">
    <w:p w:rsidR="00F43A9E" w:rsidRDefault="00F43A9E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1E0A0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C0C" w:rsidRPr="00762C0C" w:rsidRDefault="00762C0C" w:rsidP="00762C0C">
    <w:pPr>
      <w:pStyle w:val="Footer"/>
      <w:bidi/>
      <w:rPr>
        <w:rFonts w:ascii="IranNastaliq" w:hAnsi="IranNastaliq" w:cs="B Titr"/>
        <w:color w:val="000000" w:themeColor="text1"/>
        <w:sz w:val="22"/>
        <w:szCs w:val="18"/>
      </w:rPr>
    </w:pPr>
    <w:r w:rsidRPr="00762C0C">
      <w:rPr>
        <w:rFonts w:ascii="IPT Titr" w:hAnsi="IPT Titr" w:cs="B Titr"/>
        <w:color w:val="FF0000"/>
        <w:sz w:val="18"/>
        <w:szCs w:val="18"/>
      </w:rPr>
      <w:sym w:font="IPT Titr" w:char="F020"/>
    </w: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>نماینده کارفرما</w:t>
    </w:r>
    <w:r w:rsidRPr="00762C0C">
      <w:rPr>
        <w:rFonts w:cs="B Titr" w:hint="cs"/>
        <w:color w:val="000000" w:themeColor="text1"/>
        <w:sz w:val="22"/>
        <w:szCs w:val="22"/>
        <w:rtl/>
      </w:rPr>
      <w:t xml:space="preserve">                                                     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شماره صفحه ....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قرائت شد و مورد قبول است </w:t>
    </w:r>
  </w:p>
  <w:p w:rsidR="00762C0C" w:rsidRPr="00762C0C" w:rsidRDefault="00762C0C" w:rsidP="00762C0C">
    <w:pPr>
      <w:pStyle w:val="Footer"/>
      <w:bidi/>
      <w:rPr>
        <w:rFonts w:ascii="IranNastaliq" w:hAnsi="IranNastaliq" w:cs="IranNastaliq"/>
        <w:color w:val="000000" w:themeColor="text1"/>
        <w:sz w:val="22"/>
        <w:szCs w:val="18"/>
      </w:rPr>
    </w:pP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 xml:space="preserve">   تأیید و محل امضا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                                                                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      محل مهر و امضای شرکت</w:t>
    </w:r>
  </w:p>
  <w:p w:rsidR="00094B92" w:rsidRPr="00762C0C" w:rsidRDefault="00762C0C" w:rsidP="00762C0C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762C0C">
      <w:rPr>
        <w:rFonts w:ascii="IranNastaliq" w:hAnsi="IranNastaliq" w:cs="IranNastaliq"/>
        <w:sz w:val="26"/>
        <w:szCs w:val="26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A9E" w:rsidRDefault="00F43A9E" w:rsidP="00E1460D">
      <w:r>
        <w:separator/>
      </w:r>
    </w:p>
  </w:footnote>
  <w:footnote w:type="continuationSeparator" w:id="0">
    <w:p w:rsidR="00F43A9E" w:rsidRDefault="00F43A9E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875747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-495300</wp:posOffset>
              </wp:positionH>
              <wp:positionV relativeFrom="paragraph">
                <wp:posOffset>-216535</wp:posOffset>
              </wp:positionV>
              <wp:extent cx="6917690" cy="8454390"/>
              <wp:effectExtent l="0" t="0" r="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3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برنامه‌ريزي منابع</w:t>
                            </w:r>
                          </w:p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اداره امور قراردادهاي </w:t>
                            </w:r>
                          </w:p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9pt;margin-top:-17.05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  <v:textbox>
                    <w:txbxContent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برنامه‌ريزي منابع</w:t>
                      </w:r>
                    </w:p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اداره امور قراردادهاي </w:t>
                      </w:r>
                    </w:p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44A2"/>
    <w:rsid w:val="00055917"/>
    <w:rsid w:val="00064543"/>
    <w:rsid w:val="00080D1B"/>
    <w:rsid w:val="0008520E"/>
    <w:rsid w:val="00087577"/>
    <w:rsid w:val="00093BF7"/>
    <w:rsid w:val="00094B92"/>
    <w:rsid w:val="00097AE5"/>
    <w:rsid w:val="000C12EE"/>
    <w:rsid w:val="000C2599"/>
    <w:rsid w:val="000C77D6"/>
    <w:rsid w:val="000D185A"/>
    <w:rsid w:val="000D6B98"/>
    <w:rsid w:val="000E731F"/>
    <w:rsid w:val="000E749D"/>
    <w:rsid w:val="000E7A9C"/>
    <w:rsid w:val="00101A29"/>
    <w:rsid w:val="00114832"/>
    <w:rsid w:val="00116E1A"/>
    <w:rsid w:val="001204BB"/>
    <w:rsid w:val="001242DA"/>
    <w:rsid w:val="001252C1"/>
    <w:rsid w:val="001256CC"/>
    <w:rsid w:val="00127FA5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B286C"/>
    <w:rsid w:val="001C1174"/>
    <w:rsid w:val="001C5F6B"/>
    <w:rsid w:val="001D05B4"/>
    <w:rsid w:val="001E0A01"/>
    <w:rsid w:val="001E6222"/>
    <w:rsid w:val="001F2AF6"/>
    <w:rsid w:val="0020744E"/>
    <w:rsid w:val="00213EEF"/>
    <w:rsid w:val="00230FE4"/>
    <w:rsid w:val="002348D4"/>
    <w:rsid w:val="00236584"/>
    <w:rsid w:val="0025611C"/>
    <w:rsid w:val="00261846"/>
    <w:rsid w:val="0026378B"/>
    <w:rsid w:val="00275637"/>
    <w:rsid w:val="00275EA7"/>
    <w:rsid w:val="00276DB8"/>
    <w:rsid w:val="0028043B"/>
    <w:rsid w:val="002A0614"/>
    <w:rsid w:val="002A6527"/>
    <w:rsid w:val="002B3529"/>
    <w:rsid w:val="002B3DD2"/>
    <w:rsid w:val="002B4762"/>
    <w:rsid w:val="002C739A"/>
    <w:rsid w:val="002D048B"/>
    <w:rsid w:val="002F3532"/>
    <w:rsid w:val="003100B1"/>
    <w:rsid w:val="00310C4C"/>
    <w:rsid w:val="0031449D"/>
    <w:rsid w:val="00331149"/>
    <w:rsid w:val="003402E1"/>
    <w:rsid w:val="003565AC"/>
    <w:rsid w:val="00366E3C"/>
    <w:rsid w:val="00370821"/>
    <w:rsid w:val="00372455"/>
    <w:rsid w:val="003810B9"/>
    <w:rsid w:val="00385956"/>
    <w:rsid w:val="0038650B"/>
    <w:rsid w:val="003965D2"/>
    <w:rsid w:val="00397DD5"/>
    <w:rsid w:val="003A1809"/>
    <w:rsid w:val="003A6C43"/>
    <w:rsid w:val="003B65DA"/>
    <w:rsid w:val="003C0884"/>
    <w:rsid w:val="003C44F8"/>
    <w:rsid w:val="003F0292"/>
    <w:rsid w:val="003F657B"/>
    <w:rsid w:val="00404190"/>
    <w:rsid w:val="00407A00"/>
    <w:rsid w:val="00414CB5"/>
    <w:rsid w:val="00427DB5"/>
    <w:rsid w:val="00436165"/>
    <w:rsid w:val="00441F10"/>
    <w:rsid w:val="00451031"/>
    <w:rsid w:val="00457B93"/>
    <w:rsid w:val="00461FD9"/>
    <w:rsid w:val="00471DEE"/>
    <w:rsid w:val="00474234"/>
    <w:rsid w:val="0048401F"/>
    <w:rsid w:val="00486D7A"/>
    <w:rsid w:val="004916F9"/>
    <w:rsid w:val="00491A64"/>
    <w:rsid w:val="00497D22"/>
    <w:rsid w:val="004A14E2"/>
    <w:rsid w:val="004A388D"/>
    <w:rsid w:val="004B0146"/>
    <w:rsid w:val="004B1951"/>
    <w:rsid w:val="004B3E51"/>
    <w:rsid w:val="004C0F02"/>
    <w:rsid w:val="004C7F51"/>
    <w:rsid w:val="004D1064"/>
    <w:rsid w:val="004D1EBE"/>
    <w:rsid w:val="004D7AC4"/>
    <w:rsid w:val="004F263E"/>
    <w:rsid w:val="004F3AD4"/>
    <w:rsid w:val="005018DE"/>
    <w:rsid w:val="00502462"/>
    <w:rsid w:val="00511CEF"/>
    <w:rsid w:val="005266E2"/>
    <w:rsid w:val="005311E9"/>
    <w:rsid w:val="00533CE9"/>
    <w:rsid w:val="00542D46"/>
    <w:rsid w:val="005515AC"/>
    <w:rsid w:val="005529D5"/>
    <w:rsid w:val="00553095"/>
    <w:rsid w:val="00584BF3"/>
    <w:rsid w:val="005854B8"/>
    <w:rsid w:val="00591D0A"/>
    <w:rsid w:val="0059274E"/>
    <w:rsid w:val="00594CBE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5F4DDB"/>
    <w:rsid w:val="00610E51"/>
    <w:rsid w:val="00615E5C"/>
    <w:rsid w:val="00616191"/>
    <w:rsid w:val="00622787"/>
    <w:rsid w:val="00626EC5"/>
    <w:rsid w:val="00633BC8"/>
    <w:rsid w:val="00670DF3"/>
    <w:rsid w:val="00680C54"/>
    <w:rsid w:val="00680CFE"/>
    <w:rsid w:val="006811B3"/>
    <w:rsid w:val="00683D1D"/>
    <w:rsid w:val="00683E23"/>
    <w:rsid w:val="00690DB3"/>
    <w:rsid w:val="006C218B"/>
    <w:rsid w:val="006D120E"/>
    <w:rsid w:val="006E02D6"/>
    <w:rsid w:val="006F4DC8"/>
    <w:rsid w:val="007170E7"/>
    <w:rsid w:val="00724C23"/>
    <w:rsid w:val="0074139A"/>
    <w:rsid w:val="00751905"/>
    <w:rsid w:val="00754F67"/>
    <w:rsid w:val="00762C0C"/>
    <w:rsid w:val="00767E22"/>
    <w:rsid w:val="00775FAE"/>
    <w:rsid w:val="00781E0D"/>
    <w:rsid w:val="00782007"/>
    <w:rsid w:val="00786B3E"/>
    <w:rsid w:val="0079178D"/>
    <w:rsid w:val="00793464"/>
    <w:rsid w:val="0079522C"/>
    <w:rsid w:val="007B76E1"/>
    <w:rsid w:val="007B7BF0"/>
    <w:rsid w:val="007C14BE"/>
    <w:rsid w:val="007F0439"/>
    <w:rsid w:val="007F399B"/>
    <w:rsid w:val="00801799"/>
    <w:rsid w:val="00802F13"/>
    <w:rsid w:val="0080380B"/>
    <w:rsid w:val="008043BB"/>
    <w:rsid w:val="008059C6"/>
    <w:rsid w:val="00807194"/>
    <w:rsid w:val="00814835"/>
    <w:rsid w:val="00820187"/>
    <w:rsid w:val="00826139"/>
    <w:rsid w:val="008430E9"/>
    <w:rsid w:val="00857C9E"/>
    <w:rsid w:val="00864752"/>
    <w:rsid w:val="00875747"/>
    <w:rsid w:val="0088324D"/>
    <w:rsid w:val="008850E3"/>
    <w:rsid w:val="008A0049"/>
    <w:rsid w:val="008B0418"/>
    <w:rsid w:val="008C105D"/>
    <w:rsid w:val="008E25AD"/>
    <w:rsid w:val="008E33E3"/>
    <w:rsid w:val="008E43B0"/>
    <w:rsid w:val="008F65FD"/>
    <w:rsid w:val="00916CCF"/>
    <w:rsid w:val="00923E24"/>
    <w:rsid w:val="00926890"/>
    <w:rsid w:val="00930058"/>
    <w:rsid w:val="0093397D"/>
    <w:rsid w:val="009358C9"/>
    <w:rsid w:val="00937C46"/>
    <w:rsid w:val="00943594"/>
    <w:rsid w:val="00957873"/>
    <w:rsid w:val="00962F90"/>
    <w:rsid w:val="00975877"/>
    <w:rsid w:val="00991905"/>
    <w:rsid w:val="009976C6"/>
    <w:rsid w:val="009B7D68"/>
    <w:rsid w:val="009E17DB"/>
    <w:rsid w:val="009E2FD0"/>
    <w:rsid w:val="009F2C29"/>
    <w:rsid w:val="009F346D"/>
    <w:rsid w:val="00A00A9D"/>
    <w:rsid w:val="00A05498"/>
    <w:rsid w:val="00A06B4A"/>
    <w:rsid w:val="00A070B9"/>
    <w:rsid w:val="00A134E1"/>
    <w:rsid w:val="00A220E3"/>
    <w:rsid w:val="00A23578"/>
    <w:rsid w:val="00A26772"/>
    <w:rsid w:val="00A30F9E"/>
    <w:rsid w:val="00A33BD4"/>
    <w:rsid w:val="00A42E4E"/>
    <w:rsid w:val="00A43333"/>
    <w:rsid w:val="00A47CA0"/>
    <w:rsid w:val="00A50724"/>
    <w:rsid w:val="00A60298"/>
    <w:rsid w:val="00A61C9B"/>
    <w:rsid w:val="00A711D9"/>
    <w:rsid w:val="00A86D76"/>
    <w:rsid w:val="00AA0B06"/>
    <w:rsid w:val="00AA7963"/>
    <w:rsid w:val="00AC5BED"/>
    <w:rsid w:val="00AE3E39"/>
    <w:rsid w:val="00AF4C2D"/>
    <w:rsid w:val="00AF6DA3"/>
    <w:rsid w:val="00AF6FEE"/>
    <w:rsid w:val="00B020AC"/>
    <w:rsid w:val="00B03DC3"/>
    <w:rsid w:val="00B04BDE"/>
    <w:rsid w:val="00B105D0"/>
    <w:rsid w:val="00B22CA2"/>
    <w:rsid w:val="00B2797D"/>
    <w:rsid w:val="00B32DDC"/>
    <w:rsid w:val="00B55EA5"/>
    <w:rsid w:val="00B66CBA"/>
    <w:rsid w:val="00B67261"/>
    <w:rsid w:val="00B67B73"/>
    <w:rsid w:val="00B7661D"/>
    <w:rsid w:val="00BA2D4B"/>
    <w:rsid w:val="00BA49F4"/>
    <w:rsid w:val="00BA5F18"/>
    <w:rsid w:val="00BA69C0"/>
    <w:rsid w:val="00BA7DB5"/>
    <w:rsid w:val="00BB4D1A"/>
    <w:rsid w:val="00BD3F4B"/>
    <w:rsid w:val="00BD704D"/>
    <w:rsid w:val="00BF1BB1"/>
    <w:rsid w:val="00C032F7"/>
    <w:rsid w:val="00C10AE4"/>
    <w:rsid w:val="00C11DAE"/>
    <w:rsid w:val="00C17155"/>
    <w:rsid w:val="00C17E47"/>
    <w:rsid w:val="00C250A5"/>
    <w:rsid w:val="00C2527D"/>
    <w:rsid w:val="00C27ADF"/>
    <w:rsid w:val="00C31336"/>
    <w:rsid w:val="00C40B9F"/>
    <w:rsid w:val="00C533C4"/>
    <w:rsid w:val="00C54EF3"/>
    <w:rsid w:val="00C655BC"/>
    <w:rsid w:val="00C65765"/>
    <w:rsid w:val="00C66592"/>
    <w:rsid w:val="00C71080"/>
    <w:rsid w:val="00C77BAC"/>
    <w:rsid w:val="00C77F2E"/>
    <w:rsid w:val="00C87077"/>
    <w:rsid w:val="00C94EA2"/>
    <w:rsid w:val="00C951A0"/>
    <w:rsid w:val="00CA31B4"/>
    <w:rsid w:val="00CB3399"/>
    <w:rsid w:val="00CB65B9"/>
    <w:rsid w:val="00CC2EB9"/>
    <w:rsid w:val="00CD3E91"/>
    <w:rsid w:val="00CD5259"/>
    <w:rsid w:val="00CD5896"/>
    <w:rsid w:val="00CF0EE7"/>
    <w:rsid w:val="00D01DDB"/>
    <w:rsid w:val="00D12AE3"/>
    <w:rsid w:val="00D16FAB"/>
    <w:rsid w:val="00D20B58"/>
    <w:rsid w:val="00D412D2"/>
    <w:rsid w:val="00D47904"/>
    <w:rsid w:val="00D570F1"/>
    <w:rsid w:val="00D7078A"/>
    <w:rsid w:val="00D84495"/>
    <w:rsid w:val="00D85B23"/>
    <w:rsid w:val="00D937DC"/>
    <w:rsid w:val="00DA0D58"/>
    <w:rsid w:val="00DA6DEE"/>
    <w:rsid w:val="00DA721E"/>
    <w:rsid w:val="00DB12E6"/>
    <w:rsid w:val="00DB2AB6"/>
    <w:rsid w:val="00DB7D41"/>
    <w:rsid w:val="00DC25AA"/>
    <w:rsid w:val="00DE4022"/>
    <w:rsid w:val="00DF4C55"/>
    <w:rsid w:val="00DF7DAD"/>
    <w:rsid w:val="00E03ED3"/>
    <w:rsid w:val="00E063BD"/>
    <w:rsid w:val="00E1460D"/>
    <w:rsid w:val="00E15E27"/>
    <w:rsid w:val="00E36230"/>
    <w:rsid w:val="00E44F16"/>
    <w:rsid w:val="00E46589"/>
    <w:rsid w:val="00E60788"/>
    <w:rsid w:val="00E648A9"/>
    <w:rsid w:val="00E83015"/>
    <w:rsid w:val="00EB2444"/>
    <w:rsid w:val="00EC79BF"/>
    <w:rsid w:val="00ED2BCD"/>
    <w:rsid w:val="00ED41CB"/>
    <w:rsid w:val="00EF1E81"/>
    <w:rsid w:val="00EF2773"/>
    <w:rsid w:val="00F024B0"/>
    <w:rsid w:val="00F10785"/>
    <w:rsid w:val="00F12EE0"/>
    <w:rsid w:val="00F212CD"/>
    <w:rsid w:val="00F37CE0"/>
    <w:rsid w:val="00F41B21"/>
    <w:rsid w:val="00F43A9E"/>
    <w:rsid w:val="00F4521E"/>
    <w:rsid w:val="00F6195E"/>
    <w:rsid w:val="00F64F29"/>
    <w:rsid w:val="00F677ED"/>
    <w:rsid w:val="00F72B7E"/>
    <w:rsid w:val="00F76670"/>
    <w:rsid w:val="00F91D4E"/>
    <w:rsid w:val="00FB2829"/>
    <w:rsid w:val="00FB5CBA"/>
    <w:rsid w:val="00FC407A"/>
    <w:rsid w:val="00FD1B71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1BE1A0-4393-4889-B60A-CDE75D2D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75EA7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5EA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62C0C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875747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5C76-D61A-4871-9BFD-329887AE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2</cp:revision>
  <cp:lastPrinted>2020-04-22T05:20:00Z</cp:lastPrinted>
  <dcterms:created xsi:type="dcterms:W3CDTF">2023-04-24T09:00:00Z</dcterms:created>
  <dcterms:modified xsi:type="dcterms:W3CDTF">2023-04-24T09:00:00Z</dcterms:modified>
</cp:coreProperties>
</file>